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978F3" w14:textId="77777777" w:rsidR="00250393" w:rsidRDefault="00250393" w:rsidP="002503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GILBERT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1931D5C0" w14:textId="77777777" w:rsidR="00250393" w:rsidRDefault="00250393" w:rsidP="002503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Bradninch</w:t>
      </w:r>
      <w:proofErr w:type="spellEnd"/>
      <w:r>
        <w:rPr>
          <w:rFonts w:cs="Times New Roman"/>
          <w:szCs w:val="24"/>
        </w:rPr>
        <w:t>, Devon.</w:t>
      </w:r>
    </w:p>
    <w:p w14:paraId="27E1E791" w14:textId="77777777" w:rsidR="00250393" w:rsidRDefault="00250393" w:rsidP="00250393">
      <w:pPr>
        <w:pStyle w:val="NoSpacing"/>
        <w:rPr>
          <w:rFonts w:cs="Times New Roman"/>
          <w:szCs w:val="24"/>
        </w:rPr>
      </w:pPr>
    </w:p>
    <w:p w14:paraId="207D5DB9" w14:textId="77777777" w:rsidR="00250393" w:rsidRDefault="00250393" w:rsidP="00250393">
      <w:pPr>
        <w:pStyle w:val="NoSpacing"/>
        <w:rPr>
          <w:rFonts w:cs="Times New Roman"/>
          <w:szCs w:val="24"/>
        </w:rPr>
      </w:pPr>
    </w:p>
    <w:p w14:paraId="048156F4" w14:textId="77777777" w:rsidR="00250393" w:rsidRDefault="00250393" w:rsidP="002503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Probate of his Will.</w:t>
      </w:r>
    </w:p>
    <w:p w14:paraId="70F192D3" w14:textId="77777777" w:rsidR="00250393" w:rsidRDefault="00250393" w:rsidP="002503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7E9A8DBA" w14:textId="77777777" w:rsidR="00250393" w:rsidRDefault="00250393" w:rsidP="00250393">
      <w:pPr>
        <w:pStyle w:val="NoSpacing"/>
        <w:rPr>
          <w:rFonts w:cs="Times New Roman"/>
          <w:szCs w:val="24"/>
        </w:rPr>
      </w:pPr>
    </w:p>
    <w:p w14:paraId="0A3C1A20" w14:textId="77777777" w:rsidR="00250393" w:rsidRDefault="00250393" w:rsidP="00250393">
      <w:pPr>
        <w:pStyle w:val="NoSpacing"/>
        <w:rPr>
          <w:rFonts w:cs="Times New Roman"/>
          <w:szCs w:val="24"/>
        </w:rPr>
      </w:pPr>
    </w:p>
    <w:p w14:paraId="3EC2F359" w14:textId="77777777" w:rsidR="00250393" w:rsidRDefault="00250393" w:rsidP="002503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13 March 2025</w:t>
      </w:r>
      <w:r>
        <w:rPr>
          <w:rFonts w:cs="Times New Roman"/>
          <w:szCs w:val="24"/>
        </w:rPr>
        <w:fldChar w:fldCharType="end"/>
      </w:r>
    </w:p>
    <w:p w14:paraId="357B54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63F7" w14:textId="77777777" w:rsidR="00250393" w:rsidRDefault="00250393" w:rsidP="009139A6">
      <w:r>
        <w:separator/>
      </w:r>
    </w:p>
  </w:endnote>
  <w:endnote w:type="continuationSeparator" w:id="0">
    <w:p w14:paraId="3549CB59" w14:textId="77777777" w:rsidR="00250393" w:rsidRDefault="002503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0F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FD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20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725CF" w14:textId="77777777" w:rsidR="00250393" w:rsidRDefault="00250393" w:rsidP="009139A6">
      <w:r>
        <w:separator/>
      </w:r>
    </w:p>
  </w:footnote>
  <w:footnote w:type="continuationSeparator" w:id="0">
    <w:p w14:paraId="0D719D7C" w14:textId="77777777" w:rsidR="00250393" w:rsidRDefault="002503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EF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79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E7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93"/>
    <w:rsid w:val="000666E0"/>
    <w:rsid w:val="00250393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54FAA"/>
  <w15:chartTrackingRefBased/>
  <w15:docId w15:val="{F656F6C9-2858-423E-988D-6B6BA3C9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2025-03-13T21:02:00Z</dcterms:created>
  <dcterms:modified xsi:type="dcterms:W3CDTF">2025-03-13T21:03:00Z</dcterms:modified>
</cp:coreProperties>
</file>